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F4E" w:rsidRPr="00266F4E" w:rsidRDefault="00266F4E" w:rsidP="00266F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</w:pPr>
      <w:r w:rsidRPr="00266F4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nl-NL"/>
        </w:rPr>
        <w:t>Nature of involvement</w:t>
      </w:r>
      <w:r w:rsidRPr="00266F4E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 xml:space="preserve"> </w:t>
      </w:r>
    </w:p>
    <w:p w:rsidR="00266F4E" w:rsidRPr="00266F4E" w:rsidRDefault="00266F4E" w:rsidP="00266F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</w:pPr>
      <w:r w:rsidRPr="00266F4E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 xml:space="preserve">The statement relating to the confidentiality of and possible involvement in applications for NWO research funding (see document </w:t>
      </w:r>
      <w:r w:rsidRPr="00266F4E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nl-NL"/>
        </w:rPr>
        <w:t>Conduct interest),</w:t>
      </w:r>
      <w:r w:rsidRPr="00266F4E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 xml:space="preserve"> you declared / not to be involved in one or more project applications. When you are involved in a project application it is important to know what is the nature of the engagement and we ask </w:t>
      </w:r>
      <w:r w:rsidRPr="00266F4E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nl-NL"/>
        </w:rPr>
        <w:t>Conduct interest</w:t>
      </w:r>
      <w:r w:rsidRPr="00266F4E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 xml:space="preserve"> from the document next statement also fill in the outline. </w:t>
      </w:r>
    </w:p>
    <w:p w:rsidR="00266F4E" w:rsidRPr="00266F4E" w:rsidRDefault="00266F4E" w:rsidP="00266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</w:pPr>
      <w:r w:rsidRPr="00266F4E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>Cross is in the overview on what form of appropriate involvement. Under "</w:t>
      </w:r>
      <w:bookmarkStart w:id="0" w:name="_GoBack"/>
      <w:bookmarkEnd w:id="0"/>
      <w:r w:rsidRPr="00266F4E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 xml:space="preserve">File number and Explanation" to which file (s) involved and give each file an explanation. </w:t>
      </w:r>
    </w:p>
    <w:tbl>
      <w:tblPr>
        <w:tblW w:w="132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"/>
        <w:gridCol w:w="10402"/>
        <w:gridCol w:w="2463"/>
      </w:tblGrid>
      <w:tr w:rsidR="00266F4E" w:rsidRPr="00266F4E" w:rsidTr="00266F4E">
        <w:tc>
          <w:tcPr>
            <w:tcW w:w="371" w:type="dxa"/>
            <w:noWrap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bookmarkStart w:id="1" w:name="table01"/>
            <w:bookmarkEnd w:id="1"/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>2.1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2865" w:type="dxa"/>
            <w:gridSpan w:val="2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>Involvement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 xml:space="preserve"> in </w:t>
            </w:r>
            <w:proofErr w:type="spellStart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>the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 xml:space="preserve"> </w:t>
            </w:r>
            <w:proofErr w:type="spellStart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>application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 xml:space="preserve">File </w:t>
            </w:r>
            <w:proofErr w:type="spellStart"/>
            <w:r w:rsidRPr="00266F4E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nl-NL"/>
              </w:rPr>
              <w:t>number</w:t>
            </w:r>
            <w:proofErr w:type="spellEnd"/>
            <w:r w:rsidRPr="00266F4E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nl-NL"/>
              </w:rPr>
              <w:t xml:space="preserve"> + </w:t>
            </w:r>
            <w:proofErr w:type="spellStart"/>
            <w:r w:rsidRPr="00266F4E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nl-NL"/>
              </w:rPr>
              <w:t>Notes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MS Gothic" w:eastAsia="MS Gothic" w:hAnsi="MS Gothic" w:cs="Times New Roman" w:hint="eastAsia"/>
                <w:sz w:val="20"/>
                <w:szCs w:val="20"/>
                <w:lang w:eastAsia="nl-NL"/>
              </w:rPr>
              <w:t>☐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  <w:t xml:space="preserve">You, as the </w:t>
            </w:r>
            <w:r w:rsidRPr="00266F4E">
              <w:rPr>
                <w:rFonts w:ascii="Calibri" w:eastAsia="Times New Roman" w:hAnsi="Calibri" w:cs="Times New Roman"/>
                <w:sz w:val="20"/>
                <w:szCs w:val="20"/>
                <w:lang w:val="en-US" w:eastAsia="nl-NL"/>
              </w:rPr>
              <w:t>applicant or co-applicant involved in the evaluation round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MS Gothic" w:eastAsia="MS Gothic" w:hAnsi="MS Gothic" w:cs="Times New Roman" w:hint="eastAsia"/>
                <w:sz w:val="20"/>
                <w:szCs w:val="20"/>
                <w:lang w:eastAsia="nl-NL"/>
              </w:rPr>
              <w:t>☐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  <w:t xml:space="preserve">You are b </w:t>
            </w:r>
            <w:proofErr w:type="spellStart"/>
            <w:r w:rsidRPr="00266F4E">
              <w:rPr>
                <w:rFonts w:ascii="Calibri" w:eastAsia="Times New Roman" w:hAnsi="Calibri" w:cs="Times New Roman"/>
                <w:sz w:val="20"/>
                <w:szCs w:val="20"/>
                <w:lang w:val="en-US" w:eastAsia="nl-NL"/>
              </w:rPr>
              <w:t>ij</w:t>
            </w:r>
            <w:proofErr w:type="spellEnd"/>
            <w:r w:rsidRPr="00266F4E">
              <w:rPr>
                <w:rFonts w:ascii="Calibri" w:eastAsia="Times New Roman" w:hAnsi="Calibri" w:cs="Times New Roman"/>
                <w:sz w:val="20"/>
                <w:szCs w:val="20"/>
                <w:lang w:val="en-US" w:eastAsia="nl-NL"/>
              </w:rPr>
              <w:t xml:space="preserve"> involved the preparation of the application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>2.2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2865" w:type="dxa"/>
            <w:gridSpan w:val="2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nl-NL"/>
              </w:rPr>
              <w:t>Commitment to the applicant or co-applicant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 </w:t>
            </w: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 xml:space="preserve">In </w:t>
            </w:r>
            <w:proofErr w:type="spellStart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>the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 xml:space="preserve"> personal </w:t>
            </w:r>
            <w:proofErr w:type="spellStart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>sphere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 xml:space="preserve">File </w:t>
            </w:r>
            <w:proofErr w:type="spellStart"/>
            <w:r w:rsidRPr="00266F4E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nl-NL"/>
              </w:rPr>
              <w:t>number</w:t>
            </w:r>
            <w:proofErr w:type="spellEnd"/>
            <w:r w:rsidRPr="00266F4E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nl-NL"/>
              </w:rPr>
              <w:t xml:space="preserve"> + </w:t>
            </w:r>
            <w:proofErr w:type="spellStart"/>
            <w:r w:rsidRPr="00266F4E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nl-NL"/>
              </w:rPr>
              <w:t>Notes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MS Gothic" w:eastAsia="MS Gothic" w:hAnsi="MS Gothic" w:cs="Times New Roman" w:hint="eastAsia"/>
                <w:sz w:val="20"/>
                <w:szCs w:val="20"/>
                <w:lang w:eastAsia="nl-NL"/>
              </w:rPr>
              <w:t>☐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  <w:t xml:space="preserve">You have a f </w:t>
            </w:r>
            <w:proofErr w:type="spellStart"/>
            <w:r w:rsidRPr="00266F4E">
              <w:rPr>
                <w:rFonts w:ascii="Calibri" w:eastAsia="Times New Roman" w:hAnsi="Calibri" w:cs="Times New Roman"/>
                <w:sz w:val="20"/>
                <w:szCs w:val="20"/>
                <w:lang w:val="en-US" w:eastAsia="nl-NL"/>
              </w:rPr>
              <w:t>amilierelatie</w:t>
            </w:r>
            <w:proofErr w:type="spellEnd"/>
            <w:r w:rsidRPr="00266F4E">
              <w:rPr>
                <w:rFonts w:ascii="Calibri" w:eastAsia="Times New Roman" w:hAnsi="Calibri" w:cs="Times New Roman"/>
                <w:sz w:val="20"/>
                <w:szCs w:val="20"/>
                <w:lang w:val="en-US" w:eastAsia="nl-NL"/>
              </w:rPr>
              <w:t xml:space="preserve"> with the (co-) applicant (up to 3rd grade)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MS Gothic" w:eastAsia="MS Gothic" w:hAnsi="MS Gothic" w:cs="Times New Roman" w:hint="eastAsia"/>
                <w:sz w:val="20"/>
                <w:szCs w:val="20"/>
                <w:lang w:eastAsia="nl-NL"/>
              </w:rPr>
              <w:t>☐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>You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 xml:space="preserve"> are </w:t>
            </w:r>
            <w:proofErr w:type="spellStart"/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>friends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MS Gothic" w:eastAsia="MS Gothic" w:hAnsi="MS Gothic" w:cs="Times New Roman" w:hint="eastAsia"/>
                <w:sz w:val="20"/>
                <w:szCs w:val="20"/>
                <w:lang w:eastAsia="nl-NL"/>
              </w:rPr>
              <w:t>☐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  <w:t xml:space="preserve">You have a </w:t>
            </w:r>
            <w:r w:rsidRPr="00266F4E">
              <w:rPr>
                <w:rFonts w:ascii="Calibri" w:eastAsia="Times New Roman" w:hAnsi="Calibri" w:cs="Times New Roman"/>
                <w:sz w:val="20"/>
                <w:szCs w:val="20"/>
                <w:lang w:val="en-US" w:eastAsia="nl-NL"/>
              </w:rPr>
              <w:t>personal conflict (will clarify this shortly)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</w:pP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</w:pP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</w:pP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 xml:space="preserve">In </w:t>
            </w:r>
            <w:proofErr w:type="spellStart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>the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 xml:space="preserve"> </w:t>
            </w:r>
            <w:proofErr w:type="spellStart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>workplace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 xml:space="preserve">Dossier + </w:t>
            </w:r>
            <w:proofErr w:type="spellStart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>Notes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MS Gothic" w:eastAsia="MS Gothic" w:hAnsi="MS Gothic" w:cs="Times New Roman" w:hint="eastAsia"/>
                <w:sz w:val="20"/>
                <w:szCs w:val="20"/>
                <w:lang w:eastAsia="nl-NL"/>
              </w:rPr>
              <w:t>☐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  <w:t xml:space="preserve">You are </w:t>
            </w:r>
            <w:r w:rsidRPr="00266F4E">
              <w:rPr>
                <w:rFonts w:ascii="Calibri" w:eastAsia="Times New Roman" w:hAnsi="Calibri" w:cs="Times New Roman"/>
                <w:sz w:val="20"/>
                <w:szCs w:val="20"/>
                <w:lang w:val="en-US" w:eastAsia="nl-NL"/>
              </w:rPr>
              <w:t>(co-) promoter of the (co-) applicant (was)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MS Gothic" w:eastAsia="MS Gothic" w:hAnsi="MS Gothic" w:cs="Times New Roman" w:hint="eastAsia"/>
                <w:sz w:val="20"/>
                <w:szCs w:val="20"/>
                <w:lang w:eastAsia="nl-NL"/>
              </w:rPr>
              <w:t>☐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  <w:t xml:space="preserve">You're a </w:t>
            </w:r>
            <w:r w:rsidRPr="00266F4E">
              <w:rPr>
                <w:rFonts w:ascii="Calibri" w:eastAsia="Times New Roman" w:hAnsi="Calibri" w:cs="Times New Roman"/>
                <w:sz w:val="20"/>
                <w:szCs w:val="20"/>
                <w:lang w:val="en-US" w:eastAsia="nl-NL"/>
              </w:rPr>
              <w:t>colleague in a division / department or similar organizational unit, or you have a proposed creation of such a relationship (describe this relationship)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MS Gothic" w:eastAsia="MS Gothic" w:hAnsi="MS Gothic" w:cs="Times New Roman" w:hint="eastAsia"/>
                <w:sz w:val="20"/>
                <w:szCs w:val="20"/>
                <w:lang w:eastAsia="nl-NL"/>
              </w:rPr>
              <w:t>☐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  <w:t xml:space="preserve">You have </w:t>
            </w:r>
            <w:r w:rsidRPr="00266F4E">
              <w:rPr>
                <w:rFonts w:ascii="Calibri" w:eastAsia="Times New Roman" w:hAnsi="Calibri" w:cs="Times New Roman"/>
                <w:sz w:val="20"/>
                <w:szCs w:val="20"/>
                <w:lang w:val="en-US" w:eastAsia="nl-NL"/>
              </w:rPr>
              <w:t>a hierarchical relationship with the (co-) applicant, or a proposed creation of such a relationship to the level of a faculty or comparable organizational unit (explain)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MS Gothic" w:eastAsia="MS Gothic" w:hAnsi="MS Gothic" w:cs="Times New Roman" w:hint="eastAsia"/>
                <w:sz w:val="20"/>
                <w:szCs w:val="20"/>
                <w:lang w:eastAsia="nl-NL"/>
              </w:rPr>
              <w:t>☐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  <w:t xml:space="preserve">You have email </w:t>
            </w:r>
            <w:r w:rsidRPr="00266F4E">
              <w:rPr>
                <w:rFonts w:ascii="Calibri" w:eastAsia="Times New Roman" w:hAnsi="Calibri" w:cs="Times New Roman"/>
                <w:sz w:val="20"/>
                <w:szCs w:val="20"/>
                <w:lang w:val="en-US" w:eastAsia="nl-NL"/>
              </w:rPr>
              <w:t>and conflict in the workplace (please specify)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</w:pP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</w:pP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</w:pPr>
          </w:p>
        </w:tc>
        <w:tc>
          <w:tcPr>
            <w:tcW w:w="12865" w:type="dxa"/>
            <w:gridSpan w:val="2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nl-NL"/>
              </w:rPr>
              <w:t xml:space="preserve">You </w:t>
            </w:r>
            <w:proofErr w:type="spellStart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nl-NL"/>
              </w:rPr>
              <w:t>i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nl-NL"/>
              </w:rPr>
              <w:t xml:space="preserve"> </w:t>
            </w:r>
            <w:r w:rsidRPr="00266F4E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val="en-US" w:eastAsia="nl-NL"/>
              </w:rPr>
              <w:t xml:space="preserve">n the previous </w:t>
            </w:r>
            <w:r w:rsidRPr="00266F4E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u w:val="single"/>
                <w:lang w:val="en-US" w:eastAsia="nl-NL"/>
              </w:rPr>
              <w:t>three</w:t>
            </w:r>
            <w:r w:rsidRPr="00266F4E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val="en-US" w:eastAsia="nl-NL"/>
              </w:rPr>
              <w:t xml:space="preserve"> years in collaboration with the (co-) applicant to: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 </w:t>
            </w: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</w:pP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 xml:space="preserve">Dossier + </w:t>
            </w:r>
            <w:proofErr w:type="spellStart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>Notes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MS Gothic" w:eastAsia="MS Gothic" w:hAnsi="MS Gothic" w:cs="Times New Roman" w:hint="eastAsia"/>
                <w:sz w:val="20"/>
                <w:szCs w:val="20"/>
                <w:lang w:eastAsia="nl-NL"/>
              </w:rPr>
              <w:t>☐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>research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MS Gothic" w:eastAsia="MS Gothic" w:hAnsi="MS Gothic" w:cs="Times New Roman" w:hint="eastAsia"/>
                <w:sz w:val="20"/>
                <w:szCs w:val="20"/>
                <w:lang w:eastAsia="nl-NL"/>
              </w:rPr>
              <w:t>☐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>publications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MS Gothic" w:eastAsia="MS Gothic" w:hAnsi="MS Gothic" w:cs="Times New Roman" w:hint="eastAsia"/>
                <w:sz w:val="20"/>
                <w:szCs w:val="20"/>
                <w:lang w:eastAsia="nl-NL"/>
              </w:rPr>
              <w:t>☐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>Other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 xml:space="preserve"> cooperation (</w:t>
            </w:r>
            <w:proofErr w:type="spellStart"/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>please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 xml:space="preserve"> </w:t>
            </w:r>
            <w:proofErr w:type="spellStart"/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>specify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>)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MS Gothic" w:eastAsia="MS Gothic" w:hAnsi="MS Gothic" w:cs="Times New Roman" w:hint="eastAsia"/>
                <w:sz w:val="20"/>
                <w:szCs w:val="20"/>
                <w:lang w:eastAsia="nl-NL"/>
              </w:rPr>
              <w:t>☐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  <w:t>Proposed cooperation / publication (please specify)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</w:pP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</w:pP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</w:pP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</w:pPr>
          </w:p>
        </w:tc>
        <w:tc>
          <w:tcPr>
            <w:tcW w:w="12865" w:type="dxa"/>
            <w:gridSpan w:val="2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 xml:space="preserve">economic </w:t>
            </w:r>
            <w:proofErr w:type="spellStart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>involvement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 xml:space="preserve">Dossier + </w:t>
            </w:r>
            <w:proofErr w:type="spellStart"/>
            <w:r w:rsidRPr="00266F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nl-NL"/>
              </w:rPr>
              <w:t>Notes</w:t>
            </w:r>
            <w:proofErr w:type="spellEnd"/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  <w:tr w:rsidR="00266F4E" w:rsidRPr="00266F4E" w:rsidTr="00266F4E">
        <w:tc>
          <w:tcPr>
            <w:tcW w:w="371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66F4E">
              <w:rPr>
                <w:rFonts w:ascii="MS Gothic" w:eastAsia="MS Gothic" w:hAnsi="MS Gothic" w:cs="Times New Roman" w:hint="eastAsia"/>
                <w:sz w:val="20"/>
                <w:szCs w:val="20"/>
                <w:lang w:eastAsia="nl-NL"/>
              </w:rPr>
              <w:t>☐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10402" w:type="dxa"/>
            <w:vAlign w:val="center"/>
            <w:hideMark/>
          </w:tcPr>
          <w:p w:rsidR="00266F4E" w:rsidRPr="00266F4E" w:rsidRDefault="00266F4E" w:rsidP="00266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266F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nl-NL"/>
              </w:rPr>
              <w:t xml:space="preserve">You can </w:t>
            </w:r>
            <w:r w:rsidRPr="00266F4E">
              <w:rPr>
                <w:rFonts w:ascii="Calibri" w:eastAsia="Times New Roman" w:hAnsi="Calibri" w:cs="Times New Roman"/>
                <w:sz w:val="20"/>
                <w:szCs w:val="20"/>
                <w:lang w:val="en-US" w:eastAsia="nl-NL"/>
              </w:rPr>
              <w:t>derive material benefits from the participation in decision-making or information obtained in the course of that process</w:t>
            </w:r>
            <w:r w:rsidRPr="00266F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 </w:t>
            </w:r>
          </w:p>
        </w:tc>
        <w:tc>
          <w:tcPr>
            <w:tcW w:w="2459" w:type="dxa"/>
            <w:vAlign w:val="center"/>
            <w:hideMark/>
          </w:tcPr>
          <w:p w:rsidR="00266F4E" w:rsidRPr="00266F4E" w:rsidRDefault="00266F4E" w:rsidP="00266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</w:p>
        </w:tc>
      </w:tr>
    </w:tbl>
    <w:p w:rsidR="00266F4E" w:rsidRPr="00266F4E" w:rsidRDefault="00266F4E" w:rsidP="00AD0128">
      <w:pPr>
        <w:jc w:val="center"/>
        <w:rPr>
          <w:b/>
          <w:sz w:val="24"/>
          <w:szCs w:val="24"/>
          <w:lang w:val="en-US"/>
        </w:rPr>
      </w:pPr>
    </w:p>
    <w:p w:rsidR="00266F4E" w:rsidRPr="00266F4E" w:rsidRDefault="00266F4E" w:rsidP="00AD0128">
      <w:pPr>
        <w:jc w:val="center"/>
        <w:rPr>
          <w:b/>
          <w:sz w:val="24"/>
          <w:szCs w:val="24"/>
          <w:lang w:val="en-US"/>
        </w:rPr>
      </w:pPr>
    </w:p>
    <w:p w:rsidR="00AD0128" w:rsidRPr="00171695" w:rsidRDefault="00AD0128" w:rsidP="00AD0128">
      <w:pPr>
        <w:jc w:val="center"/>
        <w:rPr>
          <w:b/>
          <w:sz w:val="24"/>
          <w:szCs w:val="24"/>
        </w:rPr>
      </w:pPr>
      <w:r w:rsidRPr="00171695">
        <w:rPr>
          <w:b/>
          <w:sz w:val="24"/>
          <w:szCs w:val="24"/>
        </w:rPr>
        <w:t>Aard van betrokkenheid</w:t>
      </w:r>
    </w:p>
    <w:p w:rsidR="00AD0128" w:rsidRPr="00171695" w:rsidRDefault="00AD0128" w:rsidP="00AD0128">
      <w:pPr>
        <w:spacing w:after="0"/>
        <w:rPr>
          <w:sz w:val="24"/>
          <w:szCs w:val="24"/>
        </w:rPr>
      </w:pPr>
      <w:r w:rsidRPr="00171695">
        <w:rPr>
          <w:sz w:val="24"/>
          <w:szCs w:val="24"/>
        </w:rPr>
        <w:t>In de verklaring met betrekking tot geheimhouding over en mogelijke betrokkenheid bij</w:t>
      </w:r>
      <w:r w:rsidR="00304299">
        <w:rPr>
          <w:sz w:val="24"/>
          <w:szCs w:val="24"/>
        </w:rPr>
        <w:t xml:space="preserve"> </w:t>
      </w:r>
      <w:r w:rsidRPr="00171695">
        <w:rPr>
          <w:sz w:val="24"/>
          <w:szCs w:val="24"/>
        </w:rPr>
        <w:t>aanvragen voor NWO-</w:t>
      </w:r>
      <w:proofErr w:type="spellStart"/>
      <w:r w:rsidRPr="00171695">
        <w:rPr>
          <w:sz w:val="24"/>
          <w:szCs w:val="24"/>
        </w:rPr>
        <w:t>onderzoeksfinanciering</w:t>
      </w:r>
      <w:proofErr w:type="spellEnd"/>
      <w:r w:rsidRPr="00171695">
        <w:rPr>
          <w:sz w:val="24"/>
          <w:szCs w:val="24"/>
        </w:rPr>
        <w:t xml:space="preserve"> (zie document </w:t>
      </w:r>
      <w:r w:rsidRPr="00171695">
        <w:rPr>
          <w:i/>
          <w:sz w:val="24"/>
          <w:szCs w:val="24"/>
        </w:rPr>
        <w:t>Gedragscode belangenverstrengeling</w:t>
      </w:r>
      <w:r w:rsidRPr="00171695">
        <w:rPr>
          <w:sz w:val="24"/>
          <w:szCs w:val="24"/>
        </w:rPr>
        <w:t>), heeft u aangegeven wel/niet betrokken te zijn bij één of meerdere projectaanvragen. Wanneer u betrokken bent bij een projectaanvraag is het van belang om te weten wat d</w:t>
      </w:r>
      <w:r w:rsidR="00304299">
        <w:rPr>
          <w:sz w:val="24"/>
          <w:szCs w:val="24"/>
        </w:rPr>
        <w:t>e aard van de betrokkenheid is en</w:t>
      </w:r>
      <w:r w:rsidRPr="00171695">
        <w:rPr>
          <w:sz w:val="24"/>
          <w:szCs w:val="24"/>
        </w:rPr>
        <w:t xml:space="preserve"> </w:t>
      </w:r>
      <w:r w:rsidR="00304299">
        <w:rPr>
          <w:sz w:val="24"/>
          <w:szCs w:val="24"/>
        </w:rPr>
        <w:t xml:space="preserve">vragen wij u </w:t>
      </w:r>
      <w:r w:rsidRPr="00171695">
        <w:rPr>
          <w:sz w:val="24"/>
          <w:szCs w:val="24"/>
        </w:rPr>
        <w:t xml:space="preserve">naast de verklaring uit het document </w:t>
      </w:r>
      <w:r w:rsidRPr="00171695">
        <w:rPr>
          <w:i/>
          <w:sz w:val="24"/>
          <w:szCs w:val="24"/>
        </w:rPr>
        <w:t>Gedragscode belangenverstrengeling</w:t>
      </w:r>
      <w:r w:rsidRPr="00171695">
        <w:rPr>
          <w:sz w:val="24"/>
          <w:szCs w:val="24"/>
        </w:rPr>
        <w:t xml:space="preserve"> ook onderstaand overzicht in te vullen. </w:t>
      </w:r>
    </w:p>
    <w:p w:rsidR="00AD0128" w:rsidRPr="00171695" w:rsidRDefault="00AD0128" w:rsidP="00AD0128">
      <w:pPr>
        <w:spacing w:after="0"/>
        <w:rPr>
          <w:sz w:val="24"/>
          <w:szCs w:val="24"/>
        </w:rPr>
      </w:pPr>
    </w:p>
    <w:p w:rsidR="001E55CB" w:rsidRPr="00171695" w:rsidRDefault="00AD0128" w:rsidP="00AD0128">
      <w:pPr>
        <w:rPr>
          <w:sz w:val="24"/>
          <w:szCs w:val="24"/>
        </w:rPr>
      </w:pPr>
      <w:r w:rsidRPr="00171695">
        <w:rPr>
          <w:sz w:val="24"/>
          <w:szCs w:val="24"/>
        </w:rPr>
        <w:t>Kruis in</w:t>
      </w:r>
      <w:r w:rsidR="00273318" w:rsidRPr="00171695">
        <w:rPr>
          <w:sz w:val="24"/>
          <w:szCs w:val="24"/>
        </w:rPr>
        <w:t xml:space="preserve"> onderstaand</w:t>
      </w:r>
      <w:r w:rsidRPr="00171695">
        <w:rPr>
          <w:sz w:val="24"/>
          <w:szCs w:val="24"/>
        </w:rPr>
        <w:t xml:space="preserve"> overzicht aan welke vorm van betrokkenheid van toepassing is</w:t>
      </w:r>
      <w:r w:rsidR="003B1218" w:rsidRPr="00171695">
        <w:rPr>
          <w:sz w:val="24"/>
          <w:szCs w:val="24"/>
        </w:rPr>
        <w:t>. Geef onder “</w:t>
      </w:r>
      <w:r w:rsidR="009F2C26" w:rsidRPr="00171695">
        <w:rPr>
          <w:sz w:val="24"/>
          <w:szCs w:val="24"/>
        </w:rPr>
        <w:t>Do</w:t>
      </w:r>
      <w:r w:rsidR="003B1218" w:rsidRPr="00171695">
        <w:rPr>
          <w:sz w:val="24"/>
          <w:szCs w:val="24"/>
        </w:rPr>
        <w:t xml:space="preserve">ssiernummer en Toelichting” aan om welke </w:t>
      </w:r>
      <w:r w:rsidR="00B74F33">
        <w:rPr>
          <w:sz w:val="24"/>
          <w:szCs w:val="24"/>
        </w:rPr>
        <w:t>dossiernummer(s)</w:t>
      </w:r>
      <w:r w:rsidR="003B1218" w:rsidRPr="00171695">
        <w:rPr>
          <w:sz w:val="24"/>
          <w:szCs w:val="24"/>
        </w:rPr>
        <w:t xml:space="preserve"> het gaat en geeft per</w:t>
      </w:r>
      <w:r w:rsidR="00B74F33">
        <w:rPr>
          <w:sz w:val="24"/>
          <w:szCs w:val="24"/>
        </w:rPr>
        <w:t xml:space="preserve"> dossiernummer</w:t>
      </w:r>
      <w:r w:rsidR="003B1218" w:rsidRPr="00171695">
        <w:rPr>
          <w:sz w:val="24"/>
          <w:szCs w:val="24"/>
        </w:rPr>
        <w:t xml:space="preserve"> een toelichting. </w:t>
      </w:r>
      <w:r w:rsidRPr="00171695">
        <w:rPr>
          <w:sz w:val="24"/>
          <w:szCs w:val="24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7235"/>
        <w:gridCol w:w="5811"/>
      </w:tblGrid>
      <w:tr w:rsidR="00273318" w:rsidRPr="00171695" w:rsidTr="00171695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3318" w:rsidRPr="00171695" w:rsidRDefault="00273318">
            <w:pPr>
              <w:rPr>
                <w:sz w:val="20"/>
                <w:szCs w:val="20"/>
              </w:rPr>
            </w:pPr>
            <w:r w:rsidRPr="00171695">
              <w:rPr>
                <w:sz w:val="20"/>
                <w:szCs w:val="20"/>
              </w:rPr>
              <w:t>2.1</w:t>
            </w:r>
          </w:p>
        </w:tc>
        <w:tc>
          <w:tcPr>
            <w:tcW w:w="1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3318" w:rsidRPr="00171695" w:rsidRDefault="00273318">
            <w:pPr>
              <w:rPr>
                <w:sz w:val="20"/>
                <w:szCs w:val="20"/>
              </w:rPr>
            </w:pPr>
            <w:r w:rsidRPr="00171695">
              <w:rPr>
                <w:b/>
                <w:sz w:val="20"/>
                <w:szCs w:val="20"/>
              </w:rPr>
              <w:t>Betrokkenheid bij de aanvraag</w:t>
            </w:r>
          </w:p>
        </w:tc>
      </w:tr>
      <w:tr w:rsidR="00273318" w:rsidRPr="00171695" w:rsidTr="00171695"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18" w:rsidRPr="00171695" w:rsidRDefault="00273318">
            <w:pPr>
              <w:rPr>
                <w:sz w:val="20"/>
                <w:szCs w:val="20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18" w:rsidRPr="00171695" w:rsidRDefault="00273318" w:rsidP="00FA079C">
            <w:pPr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18" w:rsidRPr="00171695" w:rsidRDefault="00273318">
            <w:pPr>
              <w:rPr>
                <w:b/>
                <w:sz w:val="20"/>
                <w:szCs w:val="20"/>
              </w:rPr>
            </w:pPr>
            <w:r w:rsidRPr="00171695">
              <w:rPr>
                <w:b/>
                <w:sz w:val="20"/>
                <w:szCs w:val="20"/>
              </w:rPr>
              <w:t>Dossier</w:t>
            </w:r>
            <w:r w:rsidR="00FC0AE4" w:rsidRPr="00171695">
              <w:rPr>
                <w:b/>
                <w:sz w:val="20"/>
                <w:szCs w:val="20"/>
              </w:rPr>
              <w:t>nummer</w:t>
            </w:r>
            <w:r w:rsidRPr="00171695">
              <w:rPr>
                <w:b/>
                <w:sz w:val="20"/>
                <w:szCs w:val="20"/>
              </w:rPr>
              <w:t xml:space="preserve"> + Toelichting</w:t>
            </w:r>
          </w:p>
        </w:tc>
      </w:tr>
      <w:tr w:rsidR="00FA079C" w:rsidRPr="00171695" w:rsidTr="00171695">
        <w:sdt>
          <w:sdtPr>
            <w:rPr>
              <w:sz w:val="20"/>
              <w:szCs w:val="20"/>
            </w:rPr>
            <w:id w:val="-969357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FA079C" w:rsidRPr="00171695" w:rsidRDefault="006E7998">
                <w:pPr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A079C" w:rsidRPr="00171695" w:rsidRDefault="00273318">
            <w:pPr>
              <w:rPr>
                <w:sz w:val="20"/>
                <w:szCs w:val="20"/>
              </w:rPr>
            </w:pPr>
            <w:r w:rsidRPr="00171695">
              <w:rPr>
                <w:sz w:val="20"/>
                <w:szCs w:val="20"/>
              </w:rPr>
              <w:t xml:space="preserve">U bent als </w:t>
            </w:r>
            <w:r w:rsidR="00FA079C" w:rsidRPr="00171695">
              <w:rPr>
                <w:sz w:val="20"/>
                <w:szCs w:val="20"/>
              </w:rPr>
              <w:t xml:space="preserve">aanvrager of medeaanvrager </w:t>
            </w:r>
            <w:r w:rsidRPr="00171695">
              <w:rPr>
                <w:sz w:val="20"/>
                <w:szCs w:val="20"/>
              </w:rPr>
              <w:t xml:space="preserve">betrokken </w:t>
            </w:r>
            <w:r w:rsidR="00B74F33">
              <w:rPr>
                <w:sz w:val="20"/>
                <w:szCs w:val="20"/>
              </w:rPr>
              <w:t>binnen de beoordelingsronde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A079C" w:rsidRPr="00171695" w:rsidRDefault="00FA079C">
            <w:pPr>
              <w:rPr>
                <w:sz w:val="20"/>
                <w:szCs w:val="20"/>
              </w:rPr>
            </w:pPr>
          </w:p>
        </w:tc>
      </w:tr>
      <w:tr w:rsidR="00FA079C" w:rsidRPr="00171695" w:rsidTr="00171695">
        <w:sdt>
          <w:sdtPr>
            <w:rPr>
              <w:sz w:val="20"/>
              <w:szCs w:val="20"/>
            </w:rPr>
            <w:id w:val="-1165631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FA079C" w:rsidRPr="00171695" w:rsidRDefault="00304299">
                <w:pPr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079C" w:rsidRDefault="00273318">
            <w:pPr>
              <w:rPr>
                <w:sz w:val="20"/>
                <w:szCs w:val="20"/>
              </w:rPr>
            </w:pPr>
            <w:r w:rsidRPr="00171695">
              <w:rPr>
                <w:sz w:val="20"/>
                <w:szCs w:val="20"/>
              </w:rPr>
              <w:t>U bent b</w:t>
            </w:r>
            <w:r w:rsidR="00FA079C" w:rsidRPr="00171695">
              <w:rPr>
                <w:sz w:val="20"/>
                <w:szCs w:val="20"/>
              </w:rPr>
              <w:t>ij het opstellen van de aanvraag</w:t>
            </w:r>
            <w:r w:rsidRPr="00171695">
              <w:rPr>
                <w:sz w:val="20"/>
                <w:szCs w:val="20"/>
              </w:rPr>
              <w:t xml:space="preserve"> betrokken</w:t>
            </w:r>
          </w:p>
          <w:p w:rsidR="00B74F33" w:rsidRPr="00171695" w:rsidRDefault="00B74F33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079C" w:rsidRPr="00171695" w:rsidRDefault="00FA079C">
            <w:pPr>
              <w:rPr>
                <w:sz w:val="20"/>
                <w:szCs w:val="20"/>
              </w:rPr>
            </w:pPr>
          </w:p>
        </w:tc>
      </w:tr>
      <w:tr w:rsidR="00273318" w:rsidRPr="00171695" w:rsidTr="00171695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3318" w:rsidRPr="00171695" w:rsidRDefault="00273318" w:rsidP="00A94A5C">
            <w:pPr>
              <w:rPr>
                <w:sz w:val="20"/>
                <w:szCs w:val="20"/>
              </w:rPr>
            </w:pPr>
            <w:r w:rsidRPr="00171695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1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73318" w:rsidRPr="00171695" w:rsidRDefault="00273318" w:rsidP="00A94A5C">
            <w:pPr>
              <w:rPr>
                <w:sz w:val="20"/>
                <w:szCs w:val="20"/>
              </w:rPr>
            </w:pPr>
            <w:r w:rsidRPr="00171695">
              <w:rPr>
                <w:b/>
                <w:sz w:val="20"/>
                <w:szCs w:val="20"/>
              </w:rPr>
              <w:t>Betrokkenheid bij de aanvrager of medeaanvrager</w:t>
            </w:r>
          </w:p>
        </w:tc>
      </w:tr>
      <w:tr w:rsidR="00FC0AE4" w:rsidRPr="00171695" w:rsidTr="00171695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FC0AE4" w:rsidRPr="00171695" w:rsidRDefault="00FC0AE4" w:rsidP="00A94A5C">
            <w:pPr>
              <w:rPr>
                <w:sz w:val="20"/>
                <w:szCs w:val="20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FC0AE4" w:rsidRPr="00171695" w:rsidRDefault="00FC0AE4" w:rsidP="00A94A5C">
            <w:pPr>
              <w:rPr>
                <w:b/>
                <w:sz w:val="20"/>
                <w:szCs w:val="20"/>
              </w:rPr>
            </w:pPr>
            <w:r w:rsidRPr="00171695">
              <w:rPr>
                <w:b/>
                <w:sz w:val="20"/>
                <w:szCs w:val="20"/>
              </w:rPr>
              <w:t>In de persoonlijke sfeer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FC0AE4" w:rsidRPr="00171695" w:rsidRDefault="00FC0AE4" w:rsidP="00A94A5C">
            <w:pPr>
              <w:rPr>
                <w:b/>
                <w:sz w:val="20"/>
                <w:szCs w:val="20"/>
              </w:rPr>
            </w:pPr>
          </w:p>
        </w:tc>
      </w:tr>
      <w:tr w:rsidR="00273318" w:rsidRPr="00171695" w:rsidTr="00171695"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18" w:rsidRPr="00171695" w:rsidRDefault="00273318" w:rsidP="00A94A5C">
            <w:pPr>
              <w:rPr>
                <w:sz w:val="20"/>
                <w:szCs w:val="20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18" w:rsidRPr="00171695" w:rsidRDefault="00273318" w:rsidP="00A94A5C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18" w:rsidRPr="00171695" w:rsidRDefault="00273318" w:rsidP="00A94A5C">
            <w:pPr>
              <w:rPr>
                <w:sz w:val="20"/>
                <w:szCs w:val="20"/>
              </w:rPr>
            </w:pPr>
            <w:r w:rsidRPr="00171695">
              <w:rPr>
                <w:b/>
                <w:sz w:val="20"/>
                <w:szCs w:val="20"/>
              </w:rPr>
              <w:t>Dossier</w:t>
            </w:r>
            <w:r w:rsidR="00FC0AE4" w:rsidRPr="00171695">
              <w:rPr>
                <w:b/>
                <w:sz w:val="20"/>
                <w:szCs w:val="20"/>
              </w:rPr>
              <w:t>nummer</w:t>
            </w:r>
            <w:r w:rsidRPr="00171695">
              <w:rPr>
                <w:b/>
                <w:sz w:val="20"/>
                <w:szCs w:val="20"/>
              </w:rPr>
              <w:t xml:space="preserve"> + Toelichting</w:t>
            </w:r>
          </w:p>
        </w:tc>
      </w:tr>
      <w:tr w:rsidR="00273318" w:rsidRPr="00171695" w:rsidTr="00171695">
        <w:sdt>
          <w:sdtPr>
            <w:rPr>
              <w:sz w:val="20"/>
              <w:szCs w:val="20"/>
            </w:rPr>
            <w:id w:val="-593401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273318" w:rsidRPr="00171695" w:rsidRDefault="00FC0AE4" w:rsidP="00A94A5C">
                <w:pPr>
                  <w:rPr>
                    <w:sz w:val="20"/>
                    <w:szCs w:val="20"/>
                  </w:rPr>
                </w:pPr>
                <w:r w:rsidRPr="0017169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18" w:rsidRPr="00171695" w:rsidRDefault="00824DF8" w:rsidP="00824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heeft een f</w:t>
            </w:r>
            <w:r w:rsidR="00273318" w:rsidRPr="00171695">
              <w:rPr>
                <w:sz w:val="20"/>
                <w:szCs w:val="20"/>
              </w:rPr>
              <w:t>amilierelatie met de (mede-) aanvrager (tot in de 3e graad)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18" w:rsidRPr="00171695" w:rsidRDefault="00273318" w:rsidP="00A94A5C">
            <w:pPr>
              <w:rPr>
                <w:sz w:val="20"/>
                <w:szCs w:val="20"/>
              </w:rPr>
            </w:pPr>
          </w:p>
        </w:tc>
      </w:tr>
      <w:tr w:rsidR="00273318" w:rsidRPr="00171695" w:rsidTr="00171695">
        <w:sdt>
          <w:sdtPr>
            <w:rPr>
              <w:sz w:val="20"/>
              <w:szCs w:val="20"/>
            </w:rPr>
            <w:id w:val="1354686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273318" w:rsidRPr="00171695" w:rsidRDefault="00FC0AE4" w:rsidP="00A94A5C">
                <w:pPr>
                  <w:rPr>
                    <w:sz w:val="20"/>
                    <w:szCs w:val="20"/>
                  </w:rPr>
                </w:pPr>
                <w:r w:rsidRPr="0017169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18" w:rsidRPr="00171695" w:rsidRDefault="00824DF8" w:rsidP="00824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bent bevriend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18" w:rsidRPr="00171695" w:rsidRDefault="00273318" w:rsidP="00A94A5C">
            <w:pPr>
              <w:rPr>
                <w:sz w:val="20"/>
                <w:szCs w:val="20"/>
              </w:rPr>
            </w:pPr>
          </w:p>
        </w:tc>
      </w:tr>
      <w:tr w:rsidR="00273318" w:rsidRPr="00171695" w:rsidTr="00171695">
        <w:sdt>
          <w:sdtPr>
            <w:rPr>
              <w:sz w:val="20"/>
              <w:szCs w:val="20"/>
            </w:rPr>
            <w:id w:val="-2013050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273318" w:rsidRPr="00171695" w:rsidRDefault="00FC0AE4" w:rsidP="00A94A5C">
                <w:pPr>
                  <w:rPr>
                    <w:sz w:val="20"/>
                    <w:szCs w:val="20"/>
                  </w:rPr>
                </w:pPr>
                <w:r w:rsidRPr="0017169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18" w:rsidRPr="00171695" w:rsidRDefault="00824DF8" w:rsidP="00824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 heeft een </w:t>
            </w:r>
            <w:r w:rsidR="00FC0AE4" w:rsidRPr="00171695">
              <w:rPr>
                <w:sz w:val="20"/>
                <w:szCs w:val="20"/>
              </w:rPr>
              <w:t>persoonlijk conflict (licht dit kort toe)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18" w:rsidRPr="00171695" w:rsidRDefault="00273318" w:rsidP="00A94A5C">
            <w:pPr>
              <w:rPr>
                <w:sz w:val="20"/>
                <w:szCs w:val="20"/>
              </w:rPr>
            </w:pPr>
          </w:p>
        </w:tc>
      </w:tr>
      <w:tr w:rsidR="002042E3" w:rsidRPr="00171695" w:rsidTr="00171695"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E3" w:rsidRPr="00171695" w:rsidRDefault="002042E3" w:rsidP="00A94A5C">
            <w:pPr>
              <w:rPr>
                <w:sz w:val="20"/>
                <w:szCs w:val="20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E3" w:rsidRPr="00171695" w:rsidRDefault="002042E3" w:rsidP="00A94A5C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E3" w:rsidRPr="00171695" w:rsidRDefault="002042E3" w:rsidP="00A94A5C">
            <w:pPr>
              <w:rPr>
                <w:sz w:val="20"/>
                <w:szCs w:val="20"/>
              </w:rPr>
            </w:pPr>
          </w:p>
        </w:tc>
      </w:tr>
      <w:tr w:rsidR="00FC0AE4" w:rsidRPr="00171695" w:rsidTr="00171695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:rsidR="00FC0AE4" w:rsidRPr="00171695" w:rsidRDefault="00FC0AE4" w:rsidP="00A94A5C">
            <w:pPr>
              <w:rPr>
                <w:sz w:val="20"/>
                <w:szCs w:val="20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FC0AE4" w:rsidRPr="00171695" w:rsidRDefault="00FC0AE4" w:rsidP="00A94A5C">
            <w:pPr>
              <w:rPr>
                <w:b/>
                <w:sz w:val="20"/>
                <w:szCs w:val="20"/>
              </w:rPr>
            </w:pPr>
            <w:r w:rsidRPr="00171695">
              <w:rPr>
                <w:b/>
                <w:sz w:val="20"/>
                <w:szCs w:val="20"/>
              </w:rPr>
              <w:t>In de werksfeer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FC0AE4" w:rsidRPr="00171695" w:rsidRDefault="00FC0AE4" w:rsidP="00A94A5C">
            <w:pPr>
              <w:rPr>
                <w:sz w:val="20"/>
                <w:szCs w:val="20"/>
              </w:rPr>
            </w:pPr>
          </w:p>
        </w:tc>
      </w:tr>
      <w:tr w:rsidR="00FC0AE4" w:rsidRPr="00171695" w:rsidTr="00171695"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0AE4" w:rsidRPr="00171695" w:rsidRDefault="00FC0AE4" w:rsidP="00A94A5C">
            <w:pPr>
              <w:rPr>
                <w:sz w:val="20"/>
                <w:szCs w:val="20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0AE4" w:rsidRPr="00171695" w:rsidRDefault="00FC0AE4" w:rsidP="00A94A5C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0AE4" w:rsidRPr="00171695" w:rsidRDefault="00FC0AE4" w:rsidP="00A94A5C">
            <w:pPr>
              <w:rPr>
                <w:sz w:val="20"/>
                <w:szCs w:val="20"/>
              </w:rPr>
            </w:pPr>
            <w:r w:rsidRPr="00171695">
              <w:rPr>
                <w:b/>
                <w:sz w:val="20"/>
                <w:szCs w:val="20"/>
              </w:rPr>
              <w:t>Dossiernummer + Toelichting</w:t>
            </w:r>
          </w:p>
        </w:tc>
      </w:tr>
      <w:tr w:rsidR="00FC0AE4" w:rsidRPr="00171695" w:rsidTr="00171695">
        <w:sdt>
          <w:sdtPr>
            <w:rPr>
              <w:sz w:val="20"/>
              <w:szCs w:val="20"/>
            </w:rPr>
            <w:id w:val="1465080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FC0AE4" w:rsidRPr="00171695" w:rsidRDefault="00FC0AE4" w:rsidP="00A94A5C">
                <w:pPr>
                  <w:rPr>
                    <w:sz w:val="20"/>
                    <w:szCs w:val="20"/>
                  </w:rPr>
                </w:pPr>
                <w:r w:rsidRPr="0017169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0AE4" w:rsidRPr="00171695" w:rsidRDefault="00E976E8" w:rsidP="00E97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bent</w:t>
            </w:r>
            <w:r w:rsidR="00FC0AE4" w:rsidRPr="00171695">
              <w:rPr>
                <w:sz w:val="20"/>
                <w:szCs w:val="20"/>
              </w:rPr>
              <w:t xml:space="preserve"> (co-)promotor van de (mede-) aanvrager</w:t>
            </w:r>
            <w:r>
              <w:rPr>
                <w:sz w:val="20"/>
                <w:szCs w:val="20"/>
              </w:rPr>
              <w:t xml:space="preserve"> </w:t>
            </w:r>
            <w:r w:rsidRPr="00171695">
              <w:rPr>
                <w:sz w:val="20"/>
                <w:szCs w:val="20"/>
              </w:rPr>
              <w:t>(geweest)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0AE4" w:rsidRPr="00171695" w:rsidRDefault="00FC0AE4" w:rsidP="00A94A5C">
            <w:pPr>
              <w:rPr>
                <w:sz w:val="20"/>
                <w:szCs w:val="20"/>
              </w:rPr>
            </w:pPr>
          </w:p>
        </w:tc>
      </w:tr>
      <w:tr w:rsidR="00FC0AE4" w:rsidRPr="00171695" w:rsidTr="00171695">
        <w:sdt>
          <w:sdtPr>
            <w:rPr>
              <w:sz w:val="20"/>
              <w:szCs w:val="20"/>
            </w:rPr>
            <w:id w:val="-924652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FC0AE4" w:rsidRPr="00171695" w:rsidRDefault="00FC0AE4" w:rsidP="00A94A5C">
                <w:pPr>
                  <w:rPr>
                    <w:sz w:val="20"/>
                    <w:szCs w:val="20"/>
                  </w:rPr>
                </w:pPr>
                <w:r w:rsidRPr="0017169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0AE4" w:rsidRPr="00171695" w:rsidRDefault="00E976E8" w:rsidP="00E97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bent een</w:t>
            </w:r>
            <w:r w:rsidR="00FC0AE4" w:rsidRPr="00171695">
              <w:rPr>
                <w:sz w:val="20"/>
                <w:szCs w:val="20"/>
              </w:rPr>
              <w:t xml:space="preserve"> collega in een afdeling/ departement of vergelijkbare organisatie-eenheid, of</w:t>
            </w:r>
            <w:r>
              <w:rPr>
                <w:sz w:val="20"/>
                <w:szCs w:val="20"/>
              </w:rPr>
              <w:t xml:space="preserve"> u heeft</w:t>
            </w:r>
            <w:r w:rsidR="00FC0AE4" w:rsidRPr="00171695">
              <w:rPr>
                <w:sz w:val="20"/>
                <w:szCs w:val="20"/>
              </w:rPr>
              <w:t xml:space="preserve"> een voorgenomen ontstaan van zo’n relatie (omschrijf deze relatie)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0AE4" w:rsidRPr="00171695" w:rsidRDefault="00FC0AE4" w:rsidP="00A94A5C">
            <w:pPr>
              <w:rPr>
                <w:sz w:val="20"/>
                <w:szCs w:val="20"/>
              </w:rPr>
            </w:pPr>
          </w:p>
        </w:tc>
      </w:tr>
      <w:tr w:rsidR="00FC0AE4" w:rsidRPr="00171695" w:rsidTr="00171695">
        <w:sdt>
          <w:sdtPr>
            <w:rPr>
              <w:sz w:val="20"/>
              <w:szCs w:val="20"/>
            </w:rPr>
            <w:id w:val="529692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FC0AE4" w:rsidRPr="00171695" w:rsidRDefault="00FC0AE4" w:rsidP="00A94A5C">
                <w:pPr>
                  <w:rPr>
                    <w:sz w:val="20"/>
                    <w:szCs w:val="20"/>
                  </w:rPr>
                </w:pPr>
                <w:r w:rsidRPr="0017169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0AE4" w:rsidRPr="00171695" w:rsidRDefault="00E976E8" w:rsidP="00E97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 heeft </w:t>
            </w:r>
            <w:r w:rsidR="00FC0AE4" w:rsidRPr="00171695">
              <w:rPr>
                <w:sz w:val="20"/>
                <w:szCs w:val="20"/>
              </w:rPr>
              <w:t>een hiërarchische relatie met de (mede-) aanvrager, of een voorgenomen ontstaan van zo’n relatie, tot op het niveau van een faculteit of vergelijkbare organisatie-eenheid (licht toe)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0AE4" w:rsidRPr="00171695" w:rsidRDefault="00FC0AE4" w:rsidP="00A94A5C">
            <w:pPr>
              <w:rPr>
                <w:sz w:val="20"/>
                <w:szCs w:val="20"/>
              </w:rPr>
            </w:pPr>
          </w:p>
        </w:tc>
      </w:tr>
      <w:tr w:rsidR="00FC0AE4" w:rsidRPr="00171695" w:rsidTr="00171695">
        <w:sdt>
          <w:sdtPr>
            <w:rPr>
              <w:sz w:val="20"/>
              <w:szCs w:val="20"/>
            </w:rPr>
            <w:id w:val="1980411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FC0AE4" w:rsidRPr="00171695" w:rsidRDefault="00FC0AE4" w:rsidP="00A94A5C">
                <w:pPr>
                  <w:rPr>
                    <w:sz w:val="20"/>
                    <w:szCs w:val="20"/>
                  </w:rPr>
                </w:pPr>
                <w:r w:rsidRPr="0017169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0AE4" w:rsidRPr="00171695" w:rsidRDefault="00E976E8" w:rsidP="00E97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heeft e</w:t>
            </w:r>
            <w:r w:rsidR="00FC0AE4" w:rsidRPr="00171695">
              <w:rPr>
                <w:sz w:val="20"/>
                <w:szCs w:val="20"/>
              </w:rPr>
              <w:t>en conflict in de werksfeer (licht toe)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0AE4" w:rsidRPr="00171695" w:rsidRDefault="00FC0AE4" w:rsidP="00A94A5C">
            <w:pPr>
              <w:rPr>
                <w:sz w:val="20"/>
                <w:szCs w:val="20"/>
              </w:rPr>
            </w:pPr>
          </w:p>
        </w:tc>
      </w:tr>
      <w:tr w:rsidR="002042E3" w:rsidRPr="00171695" w:rsidTr="00171695"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E3" w:rsidRDefault="002042E3" w:rsidP="00A94A5C">
            <w:pPr>
              <w:rPr>
                <w:sz w:val="20"/>
                <w:szCs w:val="20"/>
              </w:rPr>
            </w:pPr>
          </w:p>
          <w:p w:rsidR="00B74F33" w:rsidRPr="00171695" w:rsidRDefault="00B74F33" w:rsidP="00A94A5C">
            <w:pPr>
              <w:rPr>
                <w:sz w:val="20"/>
                <w:szCs w:val="20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E3" w:rsidRPr="00171695" w:rsidRDefault="002042E3" w:rsidP="00A94A5C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E3" w:rsidRPr="00171695" w:rsidRDefault="002042E3" w:rsidP="00A94A5C">
            <w:pPr>
              <w:rPr>
                <w:sz w:val="20"/>
                <w:szCs w:val="20"/>
              </w:rPr>
            </w:pPr>
          </w:p>
        </w:tc>
      </w:tr>
      <w:tr w:rsidR="006D2A0D" w:rsidRPr="00171695" w:rsidTr="00171695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6D2A0D" w:rsidRPr="00171695" w:rsidRDefault="006D2A0D" w:rsidP="00A94A5C">
            <w:pPr>
              <w:rPr>
                <w:sz w:val="20"/>
                <w:szCs w:val="20"/>
              </w:rPr>
            </w:pPr>
          </w:p>
        </w:tc>
        <w:tc>
          <w:tcPr>
            <w:tcW w:w="1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6D2A0D" w:rsidRPr="00171695" w:rsidRDefault="004565E4" w:rsidP="004565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 heeft i</w:t>
            </w:r>
            <w:r w:rsidR="006D2A0D" w:rsidRPr="00171695">
              <w:rPr>
                <w:b/>
                <w:sz w:val="20"/>
                <w:szCs w:val="20"/>
              </w:rPr>
              <w:t xml:space="preserve">n de voorgaande </w:t>
            </w:r>
            <w:r w:rsidR="006D2A0D" w:rsidRPr="00171695">
              <w:rPr>
                <w:b/>
                <w:sz w:val="20"/>
                <w:szCs w:val="20"/>
                <w:u w:val="single"/>
              </w:rPr>
              <w:t>drie</w:t>
            </w:r>
            <w:r w:rsidR="006D2A0D" w:rsidRPr="00171695">
              <w:rPr>
                <w:b/>
                <w:sz w:val="20"/>
                <w:szCs w:val="20"/>
              </w:rPr>
              <w:t xml:space="preserve"> jaren een samenwerking met de (mede)a</w:t>
            </w:r>
            <w:r w:rsidR="002042E3" w:rsidRPr="00171695">
              <w:rPr>
                <w:b/>
                <w:sz w:val="20"/>
                <w:szCs w:val="20"/>
              </w:rPr>
              <w:t>anvrager aan</w:t>
            </w:r>
            <w:r w:rsidR="006D2A0D" w:rsidRPr="00171695">
              <w:rPr>
                <w:b/>
                <w:sz w:val="20"/>
                <w:szCs w:val="20"/>
              </w:rPr>
              <w:t>:</w:t>
            </w:r>
          </w:p>
        </w:tc>
      </w:tr>
      <w:tr w:rsidR="006D2A0D" w:rsidRPr="00171695" w:rsidTr="00171695"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A94A5C">
            <w:pPr>
              <w:rPr>
                <w:sz w:val="20"/>
                <w:szCs w:val="20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A94A5C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A94A5C">
            <w:pPr>
              <w:rPr>
                <w:b/>
                <w:sz w:val="20"/>
                <w:szCs w:val="20"/>
              </w:rPr>
            </w:pPr>
            <w:r w:rsidRPr="00171695">
              <w:rPr>
                <w:b/>
                <w:sz w:val="20"/>
                <w:szCs w:val="20"/>
              </w:rPr>
              <w:t>Dossiernummer + Toelichting</w:t>
            </w:r>
          </w:p>
        </w:tc>
      </w:tr>
      <w:tr w:rsidR="006D2A0D" w:rsidRPr="00171695" w:rsidTr="00171695">
        <w:sdt>
          <w:sdtPr>
            <w:rPr>
              <w:sz w:val="20"/>
              <w:szCs w:val="20"/>
            </w:rPr>
            <w:id w:val="-1898815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6D2A0D" w:rsidRPr="00171695" w:rsidRDefault="006D2A0D" w:rsidP="00A94A5C">
                <w:pPr>
                  <w:rPr>
                    <w:sz w:val="20"/>
                    <w:szCs w:val="20"/>
                  </w:rPr>
                </w:pPr>
                <w:r w:rsidRPr="0017169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A94A5C">
            <w:pPr>
              <w:rPr>
                <w:sz w:val="20"/>
                <w:szCs w:val="20"/>
              </w:rPr>
            </w:pPr>
            <w:r w:rsidRPr="00171695">
              <w:rPr>
                <w:sz w:val="20"/>
                <w:szCs w:val="20"/>
              </w:rPr>
              <w:t>Onderzoeksprojecten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A94A5C">
            <w:pPr>
              <w:rPr>
                <w:sz w:val="20"/>
                <w:szCs w:val="20"/>
              </w:rPr>
            </w:pPr>
          </w:p>
        </w:tc>
      </w:tr>
      <w:tr w:rsidR="006D2A0D" w:rsidRPr="00171695" w:rsidTr="00171695">
        <w:sdt>
          <w:sdtPr>
            <w:rPr>
              <w:sz w:val="20"/>
              <w:szCs w:val="20"/>
            </w:rPr>
            <w:id w:val="289564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6D2A0D" w:rsidRPr="00171695" w:rsidRDefault="006D2A0D" w:rsidP="00A94A5C">
                <w:pPr>
                  <w:rPr>
                    <w:sz w:val="20"/>
                    <w:szCs w:val="20"/>
                  </w:rPr>
                </w:pPr>
                <w:r w:rsidRPr="0017169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A94A5C">
            <w:pPr>
              <w:rPr>
                <w:sz w:val="20"/>
                <w:szCs w:val="20"/>
              </w:rPr>
            </w:pPr>
            <w:r w:rsidRPr="00171695">
              <w:rPr>
                <w:sz w:val="20"/>
                <w:szCs w:val="20"/>
              </w:rPr>
              <w:t>Publicaties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A94A5C">
            <w:pPr>
              <w:rPr>
                <w:sz w:val="20"/>
                <w:szCs w:val="20"/>
              </w:rPr>
            </w:pPr>
          </w:p>
        </w:tc>
      </w:tr>
      <w:tr w:rsidR="006D2A0D" w:rsidRPr="00171695" w:rsidTr="00171695">
        <w:sdt>
          <w:sdtPr>
            <w:rPr>
              <w:sz w:val="20"/>
              <w:szCs w:val="20"/>
            </w:rPr>
            <w:id w:val="-1272543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6D2A0D" w:rsidRPr="00171695" w:rsidRDefault="006D2A0D" w:rsidP="00A94A5C">
                <w:pPr>
                  <w:rPr>
                    <w:sz w:val="20"/>
                    <w:szCs w:val="20"/>
                  </w:rPr>
                </w:pPr>
                <w:r w:rsidRPr="0017169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A94A5C">
            <w:pPr>
              <w:rPr>
                <w:sz w:val="20"/>
                <w:szCs w:val="20"/>
              </w:rPr>
            </w:pPr>
            <w:r w:rsidRPr="00171695">
              <w:rPr>
                <w:sz w:val="20"/>
                <w:szCs w:val="20"/>
              </w:rPr>
              <w:t>Andere samenwerking (licht toe)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A94A5C">
            <w:pPr>
              <w:rPr>
                <w:sz w:val="20"/>
                <w:szCs w:val="20"/>
              </w:rPr>
            </w:pPr>
          </w:p>
        </w:tc>
      </w:tr>
      <w:tr w:rsidR="006D2A0D" w:rsidRPr="00171695" w:rsidTr="00171695">
        <w:sdt>
          <w:sdtPr>
            <w:rPr>
              <w:sz w:val="20"/>
              <w:szCs w:val="20"/>
            </w:rPr>
            <w:id w:val="-1632474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6D2A0D" w:rsidRPr="00171695" w:rsidRDefault="006D2A0D" w:rsidP="00A94A5C">
                <w:pPr>
                  <w:rPr>
                    <w:sz w:val="20"/>
                    <w:szCs w:val="20"/>
                  </w:rPr>
                </w:pPr>
                <w:r w:rsidRPr="0017169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A94A5C">
            <w:pPr>
              <w:rPr>
                <w:sz w:val="20"/>
                <w:szCs w:val="20"/>
              </w:rPr>
            </w:pPr>
            <w:r w:rsidRPr="00171695">
              <w:rPr>
                <w:sz w:val="20"/>
                <w:szCs w:val="20"/>
              </w:rPr>
              <w:t>Voorgenomen samenwerking/publicatie (licht toe)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A94A5C">
            <w:pPr>
              <w:rPr>
                <w:sz w:val="20"/>
                <w:szCs w:val="20"/>
              </w:rPr>
            </w:pPr>
          </w:p>
        </w:tc>
      </w:tr>
      <w:tr w:rsidR="002042E3" w:rsidRPr="00171695" w:rsidTr="00171695"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E3" w:rsidRPr="00171695" w:rsidRDefault="002042E3" w:rsidP="00A94A5C">
            <w:pPr>
              <w:rPr>
                <w:sz w:val="20"/>
                <w:szCs w:val="20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E3" w:rsidRPr="00171695" w:rsidRDefault="002042E3" w:rsidP="00A94A5C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E3" w:rsidRPr="00171695" w:rsidRDefault="002042E3" w:rsidP="00A94A5C">
            <w:pPr>
              <w:rPr>
                <w:sz w:val="20"/>
                <w:szCs w:val="20"/>
              </w:rPr>
            </w:pPr>
          </w:p>
        </w:tc>
      </w:tr>
      <w:tr w:rsidR="006D2A0D" w:rsidRPr="00171695" w:rsidTr="00171695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6D2A0D" w:rsidRPr="00171695" w:rsidRDefault="006D2A0D" w:rsidP="00A94A5C">
            <w:pPr>
              <w:rPr>
                <w:sz w:val="20"/>
                <w:szCs w:val="20"/>
              </w:rPr>
            </w:pPr>
          </w:p>
        </w:tc>
        <w:tc>
          <w:tcPr>
            <w:tcW w:w="1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6D2A0D" w:rsidRPr="00171695" w:rsidRDefault="006D2A0D" w:rsidP="00A94A5C">
            <w:pPr>
              <w:rPr>
                <w:b/>
                <w:sz w:val="20"/>
                <w:szCs w:val="20"/>
              </w:rPr>
            </w:pPr>
            <w:r w:rsidRPr="00171695">
              <w:rPr>
                <w:b/>
                <w:sz w:val="20"/>
                <w:szCs w:val="20"/>
              </w:rPr>
              <w:t>Economische betrokkenheid</w:t>
            </w:r>
          </w:p>
        </w:tc>
      </w:tr>
      <w:tr w:rsidR="006D2A0D" w:rsidRPr="00171695" w:rsidTr="00171695"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6D2A0D">
            <w:pPr>
              <w:rPr>
                <w:sz w:val="20"/>
                <w:szCs w:val="20"/>
              </w:rPr>
            </w:pPr>
          </w:p>
        </w:tc>
        <w:tc>
          <w:tcPr>
            <w:tcW w:w="7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6D2A0D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6D2A0D">
            <w:pPr>
              <w:rPr>
                <w:b/>
                <w:sz w:val="20"/>
                <w:szCs w:val="20"/>
              </w:rPr>
            </w:pPr>
            <w:r w:rsidRPr="00171695">
              <w:rPr>
                <w:b/>
                <w:sz w:val="20"/>
                <w:szCs w:val="20"/>
              </w:rPr>
              <w:t>Dossiernummer + Toelichting</w:t>
            </w:r>
          </w:p>
        </w:tc>
      </w:tr>
      <w:tr w:rsidR="006D2A0D" w:rsidRPr="00171695" w:rsidTr="00171695">
        <w:sdt>
          <w:sdtPr>
            <w:rPr>
              <w:sz w:val="20"/>
              <w:szCs w:val="20"/>
            </w:rPr>
            <w:id w:val="960154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6D2A0D" w:rsidRPr="00171695" w:rsidRDefault="002042E3" w:rsidP="006D2A0D">
                <w:pPr>
                  <w:rPr>
                    <w:sz w:val="20"/>
                    <w:szCs w:val="20"/>
                  </w:rPr>
                </w:pPr>
                <w:r w:rsidRPr="0017169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A0D" w:rsidRPr="00171695" w:rsidRDefault="004565E4" w:rsidP="00456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kunt</w:t>
            </w:r>
            <w:r w:rsidR="00991DCD" w:rsidRPr="00171695">
              <w:rPr>
                <w:sz w:val="20"/>
                <w:szCs w:val="20"/>
              </w:rPr>
              <w:t xml:space="preserve"> materieel voordeel </w:t>
            </w:r>
            <w:r>
              <w:rPr>
                <w:sz w:val="20"/>
                <w:szCs w:val="20"/>
              </w:rPr>
              <w:t xml:space="preserve">ontlenen </w:t>
            </w:r>
            <w:r w:rsidR="00991DCD" w:rsidRPr="00171695">
              <w:rPr>
                <w:sz w:val="20"/>
                <w:szCs w:val="20"/>
              </w:rPr>
              <w:t>aan de deelname aan het besluitvormingsproces of aan informatie die in het kader van dat proces wordt verkregen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A0D" w:rsidRPr="00171695" w:rsidRDefault="006D2A0D" w:rsidP="006D2A0D">
            <w:pPr>
              <w:rPr>
                <w:sz w:val="20"/>
                <w:szCs w:val="20"/>
              </w:rPr>
            </w:pPr>
          </w:p>
        </w:tc>
      </w:tr>
    </w:tbl>
    <w:p w:rsidR="0015794B" w:rsidRPr="00171695" w:rsidRDefault="0015794B" w:rsidP="002B1CFC">
      <w:pPr>
        <w:rPr>
          <w:sz w:val="20"/>
          <w:szCs w:val="20"/>
        </w:rPr>
      </w:pPr>
    </w:p>
    <w:p w:rsidR="0015794B" w:rsidRPr="00171695" w:rsidRDefault="0015794B" w:rsidP="002B1CFC">
      <w:pPr>
        <w:rPr>
          <w:sz w:val="20"/>
          <w:szCs w:val="20"/>
        </w:rPr>
      </w:pPr>
    </w:p>
    <w:p w:rsidR="007405C8" w:rsidRPr="00171695" w:rsidRDefault="007405C8" w:rsidP="00A94A5C">
      <w:pPr>
        <w:rPr>
          <w:sz w:val="20"/>
          <w:szCs w:val="20"/>
        </w:rPr>
      </w:pPr>
    </w:p>
    <w:p w:rsidR="007405C8" w:rsidRPr="00171695" w:rsidRDefault="007405C8" w:rsidP="00A94A5C">
      <w:pPr>
        <w:rPr>
          <w:sz w:val="20"/>
          <w:szCs w:val="20"/>
        </w:rPr>
      </w:pPr>
    </w:p>
    <w:p w:rsidR="00AD0128" w:rsidRPr="00171695" w:rsidRDefault="00AD0128" w:rsidP="00A94A5C">
      <w:pPr>
        <w:rPr>
          <w:sz w:val="20"/>
          <w:szCs w:val="20"/>
        </w:rPr>
      </w:pPr>
    </w:p>
    <w:p w:rsidR="00AD0128" w:rsidRPr="00171695" w:rsidRDefault="00AD0128" w:rsidP="00A94A5C">
      <w:pPr>
        <w:rPr>
          <w:sz w:val="20"/>
          <w:szCs w:val="20"/>
        </w:rPr>
      </w:pPr>
    </w:p>
    <w:p w:rsidR="00AD0128" w:rsidRPr="00171695" w:rsidRDefault="00AD0128" w:rsidP="00A94A5C">
      <w:pPr>
        <w:rPr>
          <w:sz w:val="20"/>
          <w:szCs w:val="20"/>
        </w:rPr>
      </w:pPr>
    </w:p>
    <w:p w:rsidR="00AD0128" w:rsidRPr="00171695" w:rsidRDefault="00AD0128" w:rsidP="00A94A5C">
      <w:pPr>
        <w:rPr>
          <w:sz w:val="20"/>
          <w:szCs w:val="20"/>
        </w:rPr>
      </w:pPr>
    </w:p>
    <w:p w:rsidR="00AD0128" w:rsidRPr="00171695" w:rsidRDefault="00AD0128" w:rsidP="00A94A5C">
      <w:pPr>
        <w:rPr>
          <w:sz w:val="20"/>
          <w:szCs w:val="20"/>
        </w:rPr>
      </w:pPr>
    </w:p>
    <w:p w:rsidR="00AD0128" w:rsidRPr="00171695" w:rsidRDefault="00AD0128" w:rsidP="00A94A5C">
      <w:pPr>
        <w:rPr>
          <w:sz w:val="20"/>
          <w:szCs w:val="20"/>
        </w:rPr>
      </w:pPr>
    </w:p>
    <w:p w:rsidR="00AD0128" w:rsidRPr="00171695" w:rsidRDefault="00AD0128" w:rsidP="00A94A5C">
      <w:pPr>
        <w:rPr>
          <w:sz w:val="20"/>
          <w:szCs w:val="20"/>
        </w:rPr>
      </w:pPr>
    </w:p>
    <w:p w:rsidR="00AD0128" w:rsidRPr="00171695" w:rsidRDefault="00AD0128" w:rsidP="00A94A5C">
      <w:pPr>
        <w:rPr>
          <w:sz w:val="20"/>
          <w:szCs w:val="20"/>
        </w:rPr>
      </w:pPr>
    </w:p>
    <w:sectPr w:rsidR="00AD0128" w:rsidRPr="00171695" w:rsidSect="0017169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042A3"/>
    <w:multiLevelType w:val="hybridMultilevel"/>
    <w:tmpl w:val="BBC2AA78"/>
    <w:lvl w:ilvl="0" w:tplc="ED462E8A">
      <w:numFmt w:val="bullet"/>
      <w:lvlText w:val="−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D20BF"/>
    <w:multiLevelType w:val="hybridMultilevel"/>
    <w:tmpl w:val="CA360E7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D07BA"/>
    <w:multiLevelType w:val="hybridMultilevel"/>
    <w:tmpl w:val="1B5AB9DE"/>
    <w:lvl w:ilvl="0" w:tplc="047C436C">
      <w:numFmt w:val="bullet"/>
      <w:lvlText w:val="−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82E07"/>
    <w:multiLevelType w:val="hybridMultilevel"/>
    <w:tmpl w:val="FCB8D31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8C2AAA"/>
    <w:multiLevelType w:val="hybridMultilevel"/>
    <w:tmpl w:val="E8B61D4C"/>
    <w:lvl w:ilvl="0" w:tplc="B1D27264">
      <w:numFmt w:val="bullet"/>
      <w:lvlText w:val="−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D60AD"/>
    <w:multiLevelType w:val="hybridMultilevel"/>
    <w:tmpl w:val="3658198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E5B9D"/>
    <w:multiLevelType w:val="hybridMultilevel"/>
    <w:tmpl w:val="1AB88386"/>
    <w:lvl w:ilvl="0" w:tplc="FB4E79F4">
      <w:numFmt w:val="bullet"/>
      <w:lvlText w:val="−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F20B4"/>
    <w:multiLevelType w:val="hybridMultilevel"/>
    <w:tmpl w:val="83E6AE5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EF749D"/>
    <w:multiLevelType w:val="hybridMultilevel"/>
    <w:tmpl w:val="E3C2281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027CDD"/>
    <w:multiLevelType w:val="hybridMultilevel"/>
    <w:tmpl w:val="01BE2DF6"/>
    <w:lvl w:ilvl="0" w:tplc="15B2946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BB3CE5"/>
    <w:multiLevelType w:val="hybridMultilevel"/>
    <w:tmpl w:val="5DA4F02A"/>
    <w:lvl w:ilvl="0" w:tplc="406CC878">
      <w:numFmt w:val="bullet"/>
      <w:lvlText w:val="−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547AE"/>
    <w:multiLevelType w:val="hybridMultilevel"/>
    <w:tmpl w:val="C5BE9560"/>
    <w:lvl w:ilvl="0" w:tplc="B4C09CF4">
      <w:numFmt w:val="bullet"/>
      <w:lvlText w:val="−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E25DF"/>
    <w:multiLevelType w:val="hybridMultilevel"/>
    <w:tmpl w:val="42447C6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4"/>
  </w:num>
  <w:num w:numId="7">
    <w:abstractNumId w:val="12"/>
  </w:num>
  <w:num w:numId="8">
    <w:abstractNumId w:val="6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393"/>
    <w:rsid w:val="00042FA9"/>
    <w:rsid w:val="000B263C"/>
    <w:rsid w:val="0015794B"/>
    <w:rsid w:val="00171695"/>
    <w:rsid w:val="001E3D04"/>
    <w:rsid w:val="001E55CB"/>
    <w:rsid w:val="002042E3"/>
    <w:rsid w:val="00266F4E"/>
    <w:rsid w:val="00273318"/>
    <w:rsid w:val="002B1CFC"/>
    <w:rsid w:val="00304299"/>
    <w:rsid w:val="0031609D"/>
    <w:rsid w:val="003B1218"/>
    <w:rsid w:val="004565E4"/>
    <w:rsid w:val="00512C41"/>
    <w:rsid w:val="005861F4"/>
    <w:rsid w:val="00650169"/>
    <w:rsid w:val="006A0BB9"/>
    <w:rsid w:val="006D2A0D"/>
    <w:rsid w:val="006E7998"/>
    <w:rsid w:val="007405C8"/>
    <w:rsid w:val="007F5931"/>
    <w:rsid w:val="00824DF8"/>
    <w:rsid w:val="00991DCD"/>
    <w:rsid w:val="009F2C26"/>
    <w:rsid w:val="00A714C3"/>
    <w:rsid w:val="00A94A5C"/>
    <w:rsid w:val="00AD0128"/>
    <w:rsid w:val="00B70E2D"/>
    <w:rsid w:val="00B74F33"/>
    <w:rsid w:val="00B77F3A"/>
    <w:rsid w:val="00BA59C8"/>
    <w:rsid w:val="00BB6176"/>
    <w:rsid w:val="00BF35AE"/>
    <w:rsid w:val="00BF4C02"/>
    <w:rsid w:val="00CA5393"/>
    <w:rsid w:val="00CE6332"/>
    <w:rsid w:val="00D7270B"/>
    <w:rsid w:val="00DD71EA"/>
    <w:rsid w:val="00DE3090"/>
    <w:rsid w:val="00DF0FF5"/>
    <w:rsid w:val="00DF750C"/>
    <w:rsid w:val="00E976E8"/>
    <w:rsid w:val="00EE195A"/>
    <w:rsid w:val="00FA079C"/>
    <w:rsid w:val="00FC0AE4"/>
    <w:rsid w:val="00FF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0DFD0"/>
  <w15:chartTrackingRefBased/>
  <w15:docId w15:val="{4BE8851F-EBE6-4E46-8708-73E6EDA6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CA5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A94A5C"/>
    <w:pPr>
      <w:ind w:left="720"/>
      <w:contextualSpacing/>
    </w:pPr>
  </w:style>
  <w:style w:type="paragraph" w:customStyle="1" w:styleId="normal">
    <w:name w:val="normal"/>
    <w:basedOn w:val="Standaard"/>
    <w:rsid w:val="00266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char">
    <w:name w:val="normal__char"/>
    <w:basedOn w:val="Standaardalinea-lettertype"/>
    <w:rsid w:val="00266F4E"/>
  </w:style>
  <w:style w:type="paragraph" w:customStyle="1" w:styleId="table0020grid">
    <w:name w:val="table_0020grid"/>
    <w:basedOn w:val="Standaard"/>
    <w:rsid w:val="00266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table0020gridchar">
    <w:name w:val="table_0020grid__char"/>
    <w:basedOn w:val="Standaardalinea-lettertype"/>
    <w:rsid w:val="00266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1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08DF6-36A7-464F-B0C1-3A5E729C3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4F87AC47</Template>
  <TotalTime>2</TotalTime>
  <Pages>4</Pages>
  <Words>654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ZonMw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Annelein Stax</dc:creator>
  <cp:keywords/>
  <dc:description/>
  <cp:lastModifiedBy>Frietjhof Croon</cp:lastModifiedBy>
  <cp:revision>3</cp:revision>
  <dcterms:created xsi:type="dcterms:W3CDTF">2016-11-15T20:24:00Z</dcterms:created>
  <dcterms:modified xsi:type="dcterms:W3CDTF">2016-11-15T20:26:00Z</dcterms:modified>
</cp:coreProperties>
</file>